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AD06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Sir Thomas BOURCHIER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7C59A84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</w:p>
    <w:p w14:paraId="02C5A3E8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</w:p>
    <w:p w14:paraId="732DA89C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Sep.1485</w:t>
      </w:r>
      <w:r>
        <w:rPr>
          <w:rFonts w:eastAsia="Times New Roman" w:cs="Times New Roman"/>
          <w:szCs w:val="24"/>
        </w:rPr>
        <w:tab/>
        <w:t xml:space="preserve">John Bakar of London(q.v.) made him a joint executor of his Will, in which he </w:t>
      </w:r>
    </w:p>
    <w:p w14:paraId="39AA64C2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bequeathed him a gold ring.</w:t>
      </w:r>
    </w:p>
    <w:p w14:paraId="58E8293D" w14:textId="77777777" w:rsidR="00596180" w:rsidRDefault="00596180" w:rsidP="0059618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pp.441-2)</w:t>
      </w:r>
    </w:p>
    <w:p w14:paraId="5D82DCEE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</w:p>
    <w:p w14:paraId="00627327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</w:p>
    <w:p w14:paraId="5BE846BB" w14:textId="77777777" w:rsidR="00596180" w:rsidRDefault="00596180" w:rsidP="005961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November 2022</w:t>
      </w:r>
    </w:p>
    <w:p w14:paraId="025AA6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8804F" w14:textId="77777777" w:rsidR="00596180" w:rsidRDefault="00596180" w:rsidP="009139A6">
      <w:r>
        <w:separator/>
      </w:r>
    </w:p>
  </w:endnote>
  <w:endnote w:type="continuationSeparator" w:id="0">
    <w:p w14:paraId="6D813DA0" w14:textId="77777777" w:rsidR="00596180" w:rsidRDefault="005961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32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FA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F6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6952C" w14:textId="77777777" w:rsidR="00596180" w:rsidRDefault="00596180" w:rsidP="009139A6">
      <w:r>
        <w:separator/>
      </w:r>
    </w:p>
  </w:footnote>
  <w:footnote w:type="continuationSeparator" w:id="0">
    <w:p w14:paraId="17277142" w14:textId="77777777" w:rsidR="00596180" w:rsidRDefault="005961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4C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9AE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07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80"/>
    <w:rsid w:val="000666E0"/>
    <w:rsid w:val="002510B7"/>
    <w:rsid w:val="005961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DF9AB"/>
  <w15:chartTrackingRefBased/>
  <w15:docId w15:val="{1335B0C4-E8C1-4C11-A94D-D107F1F9F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2022-11-05T20:40:00Z</dcterms:created>
  <dcterms:modified xsi:type="dcterms:W3CDTF">2022-11-05T20:40:00Z</dcterms:modified>
</cp:coreProperties>
</file>